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F1A" w:rsidRDefault="006A4F1A" w:rsidP="006A4F1A">
      <w:pPr>
        <w:jc w:val="center"/>
        <w:rPr>
          <w:sz w:val="26"/>
          <w:u w:val="single"/>
        </w:rPr>
      </w:pPr>
      <w:r>
        <w:rPr>
          <w:sz w:val="26"/>
          <w:u w:val="single"/>
        </w:rPr>
        <w:t xml:space="preserve">DICHIARAZIONE </w:t>
      </w:r>
      <w:proofErr w:type="spellStart"/>
      <w:r>
        <w:rPr>
          <w:sz w:val="26"/>
          <w:u w:val="single"/>
        </w:rPr>
        <w:t>DI</w:t>
      </w:r>
      <w:proofErr w:type="spellEnd"/>
      <w:r>
        <w:rPr>
          <w:sz w:val="26"/>
          <w:u w:val="single"/>
        </w:rPr>
        <w:t xml:space="preserve"> COPERTURA ASSICURATIVA</w:t>
      </w:r>
    </w:p>
    <w:p w:rsidR="006A4F1A" w:rsidRDefault="006A4F1A" w:rsidP="00FF2035">
      <w:pPr>
        <w:rPr>
          <w:sz w:val="26"/>
          <w:u w:val="single"/>
        </w:rPr>
      </w:pPr>
    </w:p>
    <w:p w:rsidR="006A4F1A" w:rsidRDefault="006A4F1A" w:rsidP="00FF2035">
      <w:pPr>
        <w:rPr>
          <w:sz w:val="26"/>
          <w:u w:val="single"/>
        </w:rPr>
      </w:pPr>
    </w:p>
    <w:p w:rsidR="009314C1" w:rsidRDefault="009314C1" w:rsidP="00FF2035">
      <w:pPr>
        <w:rPr>
          <w:sz w:val="26"/>
          <w:u w:val="single"/>
        </w:rPr>
      </w:pPr>
    </w:p>
    <w:p w:rsidR="006A4F1A" w:rsidRDefault="006A4F1A" w:rsidP="00FF2035">
      <w:pPr>
        <w:rPr>
          <w:sz w:val="26"/>
        </w:rPr>
      </w:pPr>
      <w:r>
        <w:rPr>
          <w:sz w:val="26"/>
        </w:rPr>
        <w:t xml:space="preserve">__ l __ </w:t>
      </w:r>
      <w:proofErr w:type="spellStart"/>
      <w:r>
        <w:rPr>
          <w:sz w:val="26"/>
        </w:rPr>
        <w:t>sottoscritt</w:t>
      </w:r>
      <w:proofErr w:type="spellEnd"/>
      <w:r>
        <w:rPr>
          <w:sz w:val="26"/>
        </w:rPr>
        <w:t xml:space="preserve"> __ _________________________________________________________</w:t>
      </w:r>
    </w:p>
    <w:p w:rsidR="006A4F1A" w:rsidRDefault="006A4F1A" w:rsidP="00FF2035">
      <w:pPr>
        <w:rPr>
          <w:sz w:val="26"/>
        </w:rPr>
      </w:pPr>
    </w:p>
    <w:p w:rsidR="006A4F1A" w:rsidRDefault="006A4F1A" w:rsidP="00FF2035">
      <w:pPr>
        <w:rPr>
          <w:sz w:val="26"/>
        </w:rPr>
      </w:pPr>
      <w:r>
        <w:rPr>
          <w:sz w:val="26"/>
        </w:rPr>
        <w:t xml:space="preserve">Dirigente </w:t>
      </w:r>
      <w:proofErr w:type="spellStart"/>
      <w:r w:rsidR="009314C1">
        <w:rPr>
          <w:sz w:val="26"/>
        </w:rPr>
        <w:t>S</w:t>
      </w:r>
      <w:r>
        <w:rPr>
          <w:sz w:val="26"/>
        </w:rPr>
        <w:t>colastic</w:t>
      </w:r>
      <w:proofErr w:type="spellEnd"/>
      <w:r>
        <w:rPr>
          <w:sz w:val="26"/>
        </w:rPr>
        <w:t xml:space="preserve"> __ dell’Istituto ______________________________________________</w:t>
      </w:r>
    </w:p>
    <w:p w:rsidR="009314C1" w:rsidRDefault="009314C1" w:rsidP="00FF2035">
      <w:pPr>
        <w:rPr>
          <w:sz w:val="26"/>
        </w:rPr>
      </w:pPr>
    </w:p>
    <w:p w:rsidR="009314C1" w:rsidRDefault="009314C1" w:rsidP="00FF2035">
      <w:pPr>
        <w:rPr>
          <w:sz w:val="26"/>
        </w:rPr>
      </w:pPr>
      <w:r>
        <w:rPr>
          <w:sz w:val="26"/>
        </w:rPr>
        <w:t xml:space="preserve">di _________________________________ </w:t>
      </w:r>
      <w:r w:rsidR="00D30CFA">
        <w:rPr>
          <w:sz w:val="26"/>
        </w:rPr>
        <w:t xml:space="preserve">in riferimento alla partecipazione dello studente </w:t>
      </w:r>
    </w:p>
    <w:p w:rsidR="009314C1" w:rsidRDefault="009314C1" w:rsidP="00FF2035">
      <w:pPr>
        <w:rPr>
          <w:sz w:val="26"/>
        </w:rPr>
      </w:pPr>
    </w:p>
    <w:p w:rsidR="009314C1" w:rsidRDefault="00D30CFA" w:rsidP="00FF2035">
      <w:pPr>
        <w:rPr>
          <w:sz w:val="26"/>
        </w:rPr>
      </w:pPr>
      <w:r>
        <w:rPr>
          <w:sz w:val="26"/>
        </w:rPr>
        <w:t>_</w:t>
      </w:r>
      <w:r w:rsidR="009314C1">
        <w:rPr>
          <w:sz w:val="26"/>
        </w:rPr>
        <w:t>___</w:t>
      </w:r>
      <w:r>
        <w:rPr>
          <w:sz w:val="26"/>
        </w:rPr>
        <w:t>__________________________________</w:t>
      </w:r>
      <w:r w:rsidR="009314C1">
        <w:rPr>
          <w:sz w:val="26"/>
        </w:rPr>
        <w:t xml:space="preserve">______ </w:t>
      </w:r>
      <w:r>
        <w:rPr>
          <w:sz w:val="26"/>
        </w:rPr>
        <w:t xml:space="preserve">alla Gara Nazionale delle Olimpiadi </w:t>
      </w:r>
    </w:p>
    <w:p w:rsidR="009314C1" w:rsidRDefault="009314C1" w:rsidP="00FF2035">
      <w:pPr>
        <w:rPr>
          <w:sz w:val="26"/>
        </w:rPr>
      </w:pPr>
    </w:p>
    <w:p w:rsidR="00D30CFA" w:rsidRDefault="00D30CFA" w:rsidP="00FF2035">
      <w:pPr>
        <w:rPr>
          <w:sz w:val="26"/>
        </w:rPr>
      </w:pPr>
      <w:r>
        <w:rPr>
          <w:sz w:val="26"/>
        </w:rPr>
        <w:t>della Fisica che si tiene a Senigallia dal 13 al 16 aprile 2016</w:t>
      </w:r>
    </w:p>
    <w:p w:rsidR="006A4F1A" w:rsidRDefault="006A4F1A" w:rsidP="00FF2035">
      <w:pPr>
        <w:rPr>
          <w:sz w:val="26"/>
        </w:rPr>
      </w:pPr>
    </w:p>
    <w:p w:rsidR="00D30CFA" w:rsidRPr="009314C1" w:rsidRDefault="00D30CFA" w:rsidP="00D30CFA">
      <w:pPr>
        <w:jc w:val="center"/>
        <w:rPr>
          <w:b/>
          <w:sz w:val="26"/>
        </w:rPr>
      </w:pPr>
      <w:r w:rsidRPr="009314C1">
        <w:rPr>
          <w:b/>
          <w:sz w:val="26"/>
        </w:rPr>
        <w:t>d</w:t>
      </w:r>
      <w:r w:rsidR="006A4F1A" w:rsidRPr="009314C1">
        <w:rPr>
          <w:b/>
          <w:sz w:val="26"/>
        </w:rPr>
        <w:t>ichiara</w:t>
      </w:r>
    </w:p>
    <w:p w:rsidR="00D30CFA" w:rsidRDefault="00D30CFA" w:rsidP="006A4F1A">
      <w:pPr>
        <w:jc w:val="both"/>
        <w:rPr>
          <w:sz w:val="26"/>
        </w:rPr>
      </w:pPr>
    </w:p>
    <w:p w:rsidR="006A4F1A" w:rsidRPr="006A4F1A" w:rsidRDefault="006A4F1A" w:rsidP="006A4F1A">
      <w:pPr>
        <w:jc w:val="both"/>
        <w:rPr>
          <w:sz w:val="26"/>
        </w:rPr>
      </w:pPr>
      <w:r w:rsidRPr="006A4F1A">
        <w:rPr>
          <w:sz w:val="26"/>
        </w:rPr>
        <w:t xml:space="preserve">che le Olimpiadi della Fisica </w:t>
      </w:r>
      <w:r>
        <w:rPr>
          <w:sz w:val="26"/>
        </w:rPr>
        <w:t>sono</w:t>
      </w:r>
      <w:r w:rsidRPr="006A4F1A">
        <w:rPr>
          <w:sz w:val="26"/>
        </w:rPr>
        <w:t xml:space="preserve"> incluse tra le attività previste nel POF</w:t>
      </w:r>
      <w:r w:rsidR="005E4231">
        <w:rPr>
          <w:sz w:val="26"/>
        </w:rPr>
        <w:t xml:space="preserve"> della scuola per l’</w:t>
      </w:r>
      <w:proofErr w:type="spellStart"/>
      <w:r w:rsidR="005E4231">
        <w:rPr>
          <w:sz w:val="26"/>
        </w:rPr>
        <w:t>a.s.</w:t>
      </w:r>
      <w:proofErr w:type="spellEnd"/>
      <w:r w:rsidR="005E4231">
        <w:rPr>
          <w:sz w:val="26"/>
        </w:rPr>
        <w:t xml:space="preserve"> 2015/2016</w:t>
      </w:r>
      <w:r w:rsidRPr="006A4F1A">
        <w:rPr>
          <w:sz w:val="26"/>
        </w:rPr>
        <w:t xml:space="preserve"> e</w:t>
      </w:r>
      <w:r>
        <w:rPr>
          <w:sz w:val="26"/>
        </w:rPr>
        <w:t xml:space="preserve"> </w:t>
      </w:r>
      <w:r w:rsidRPr="006A4F1A">
        <w:rPr>
          <w:sz w:val="26"/>
        </w:rPr>
        <w:t>che la partecipazione alle gare nazionali rientr</w:t>
      </w:r>
      <w:r>
        <w:rPr>
          <w:sz w:val="26"/>
        </w:rPr>
        <w:t>a</w:t>
      </w:r>
      <w:r w:rsidRPr="006A4F1A">
        <w:rPr>
          <w:sz w:val="26"/>
        </w:rPr>
        <w:t xml:space="preserve"> nella copertura assicurativa prevista per le attività didattiche dell'Istituto.</w:t>
      </w:r>
    </w:p>
    <w:p w:rsidR="006A4F1A" w:rsidRPr="00D30CFA" w:rsidRDefault="006A4F1A" w:rsidP="00FF2035">
      <w:pPr>
        <w:rPr>
          <w:sz w:val="26"/>
          <w:u w:val="single"/>
        </w:rPr>
      </w:pPr>
    </w:p>
    <w:p w:rsidR="00FF2035" w:rsidRPr="00D30CFA" w:rsidRDefault="00FF2035" w:rsidP="00FF2035">
      <w:pPr>
        <w:jc w:val="both"/>
      </w:pPr>
    </w:p>
    <w:p w:rsidR="00FF2035" w:rsidRPr="00D30CFA" w:rsidRDefault="00FF2035" w:rsidP="00FF2035">
      <w:pPr>
        <w:jc w:val="both"/>
        <w:rPr>
          <w:u w:val="single"/>
        </w:rPr>
      </w:pPr>
      <w:r w:rsidRPr="00D30CFA">
        <w:t>Data,</w:t>
      </w:r>
      <w:r w:rsidR="003B3E16">
        <w:t xml:space="preserve"> </w:t>
      </w:r>
      <w:r w:rsidRPr="00D30CFA">
        <w:rPr>
          <w:u w:val="single"/>
        </w:rPr>
        <w:tab/>
      </w:r>
      <w:r w:rsidRPr="00D30CFA">
        <w:rPr>
          <w:u w:val="single"/>
        </w:rPr>
        <w:tab/>
      </w:r>
      <w:r w:rsidRPr="00D30CFA">
        <w:rPr>
          <w:u w:val="single"/>
        </w:rPr>
        <w:tab/>
      </w:r>
      <w:r w:rsidRPr="00D30CFA">
        <w:rPr>
          <w:u w:val="single"/>
        </w:rPr>
        <w:tab/>
      </w:r>
    </w:p>
    <w:p w:rsidR="00FF2035" w:rsidRPr="00D30CFA" w:rsidRDefault="00FF2035" w:rsidP="00FF2035">
      <w:pPr>
        <w:jc w:val="both"/>
        <w:rPr>
          <w:u w:val="single"/>
        </w:rPr>
      </w:pPr>
    </w:p>
    <w:p w:rsidR="00FF2035" w:rsidRDefault="00FF2035" w:rsidP="00FF2035">
      <w:pPr>
        <w:jc w:val="both"/>
        <w:rPr>
          <w:u w:val="single"/>
        </w:rPr>
      </w:pPr>
    </w:p>
    <w:p w:rsidR="00D30CFA" w:rsidRDefault="00D30CFA" w:rsidP="00FF2035">
      <w:pPr>
        <w:jc w:val="both"/>
        <w:rPr>
          <w:u w:val="single"/>
        </w:rPr>
      </w:pPr>
    </w:p>
    <w:p w:rsidR="00D30CFA" w:rsidRDefault="00D30CFA" w:rsidP="00FF2035">
      <w:pPr>
        <w:jc w:val="both"/>
        <w:rPr>
          <w:u w:val="single"/>
        </w:rPr>
      </w:pPr>
    </w:p>
    <w:p w:rsidR="00D30CFA" w:rsidRDefault="00D30CFA" w:rsidP="00FF2035">
      <w:pPr>
        <w:jc w:val="both"/>
        <w:rPr>
          <w:u w:val="single"/>
        </w:rPr>
      </w:pPr>
    </w:p>
    <w:p w:rsidR="00D30CFA" w:rsidRPr="00D30CFA" w:rsidRDefault="00D30CFA" w:rsidP="00FF2035">
      <w:pPr>
        <w:jc w:val="both"/>
        <w:rPr>
          <w:u w:val="single"/>
        </w:rPr>
      </w:pPr>
    </w:p>
    <w:p w:rsidR="00FF2035" w:rsidRPr="00D30CFA" w:rsidRDefault="00FF2035" w:rsidP="00FF2035">
      <w:pPr>
        <w:jc w:val="both"/>
        <w:rPr>
          <w:u w:val="single"/>
        </w:rPr>
      </w:pPr>
    </w:p>
    <w:p w:rsidR="00FF2035" w:rsidRPr="00D30CFA" w:rsidRDefault="00FF2035" w:rsidP="00FF2035">
      <w:pPr>
        <w:jc w:val="both"/>
      </w:pPr>
      <w:r w:rsidRPr="00D30CFA">
        <w:tab/>
      </w:r>
      <w:r w:rsidRPr="00D30CFA">
        <w:tab/>
      </w:r>
      <w:r w:rsidRPr="00D30CFA">
        <w:tab/>
      </w:r>
      <w:r w:rsidRPr="00D30CFA">
        <w:tab/>
      </w:r>
      <w:r w:rsidRPr="00D30CFA">
        <w:tab/>
      </w:r>
      <w:r w:rsidRPr="00D30CFA">
        <w:tab/>
      </w:r>
      <w:r w:rsidRPr="00D30CFA">
        <w:tab/>
      </w:r>
      <w:r w:rsidRPr="00D30CFA">
        <w:tab/>
      </w:r>
      <w:r w:rsidRPr="00D30CFA">
        <w:tab/>
        <w:t>In fede</w:t>
      </w:r>
    </w:p>
    <w:p w:rsidR="00FF2035" w:rsidRPr="00D30CFA" w:rsidRDefault="00FF2035" w:rsidP="00FF2035">
      <w:pPr>
        <w:jc w:val="both"/>
        <w:rPr>
          <w:i/>
        </w:rPr>
      </w:pPr>
      <w:r w:rsidRPr="00D30CFA">
        <w:tab/>
      </w:r>
      <w:r w:rsidRPr="00D30CFA">
        <w:tab/>
      </w:r>
      <w:r w:rsidRPr="00D30CFA">
        <w:tab/>
      </w:r>
      <w:r w:rsidRPr="00D30CFA">
        <w:tab/>
      </w:r>
      <w:r w:rsidRPr="00D30CFA">
        <w:tab/>
      </w:r>
      <w:r w:rsidRPr="00D30CFA">
        <w:tab/>
      </w:r>
      <w:r w:rsidRPr="00D30CFA">
        <w:tab/>
      </w:r>
      <w:r w:rsidRPr="00D30CFA">
        <w:tab/>
        <w:t xml:space="preserve">   </w:t>
      </w:r>
      <w:r w:rsidRPr="00D30CFA">
        <w:rPr>
          <w:i/>
        </w:rPr>
        <w:t>(firma autografa)</w:t>
      </w:r>
    </w:p>
    <w:p w:rsidR="00FF2035" w:rsidRPr="00D30CFA" w:rsidRDefault="00FF2035" w:rsidP="00FF2035">
      <w:pPr>
        <w:jc w:val="both"/>
        <w:rPr>
          <w:i/>
        </w:rPr>
      </w:pPr>
    </w:p>
    <w:p w:rsidR="00FF2035" w:rsidRPr="00D30CFA" w:rsidRDefault="00FF2035" w:rsidP="00FF2035">
      <w:pPr>
        <w:jc w:val="both"/>
        <w:rPr>
          <w:i/>
        </w:rPr>
      </w:pPr>
    </w:p>
    <w:p w:rsidR="00FF2035" w:rsidRPr="00D30CFA" w:rsidRDefault="00FF2035" w:rsidP="00FF2035">
      <w:pPr>
        <w:jc w:val="both"/>
        <w:rPr>
          <w:u w:val="single"/>
        </w:rPr>
      </w:pPr>
      <w:r w:rsidRPr="00D30CFA">
        <w:rPr>
          <w:i/>
        </w:rPr>
        <w:tab/>
      </w:r>
      <w:r w:rsidRPr="00D30CFA">
        <w:rPr>
          <w:i/>
        </w:rPr>
        <w:tab/>
      </w:r>
      <w:r w:rsidRPr="00D30CFA">
        <w:rPr>
          <w:i/>
        </w:rPr>
        <w:tab/>
      </w:r>
      <w:r w:rsidRPr="00D30CFA">
        <w:rPr>
          <w:i/>
        </w:rPr>
        <w:tab/>
      </w:r>
      <w:r w:rsidRPr="00D30CFA">
        <w:rPr>
          <w:i/>
        </w:rPr>
        <w:tab/>
      </w:r>
      <w:r w:rsidRPr="00D30CFA">
        <w:rPr>
          <w:i/>
        </w:rPr>
        <w:tab/>
      </w:r>
      <w:r w:rsidRPr="00D30CFA">
        <w:rPr>
          <w:u w:val="single"/>
        </w:rPr>
        <w:tab/>
      </w:r>
      <w:r w:rsidRPr="00D30CFA">
        <w:rPr>
          <w:u w:val="single"/>
        </w:rPr>
        <w:tab/>
      </w:r>
      <w:r w:rsidRPr="00D30CFA">
        <w:rPr>
          <w:u w:val="single"/>
        </w:rPr>
        <w:tab/>
      </w:r>
      <w:r w:rsidRPr="00D30CFA">
        <w:rPr>
          <w:u w:val="single"/>
        </w:rPr>
        <w:tab/>
      </w:r>
      <w:r w:rsidRPr="00D30CFA">
        <w:rPr>
          <w:u w:val="single"/>
        </w:rPr>
        <w:tab/>
      </w:r>
      <w:r w:rsidRPr="00D30CFA">
        <w:rPr>
          <w:u w:val="single"/>
        </w:rPr>
        <w:tab/>
      </w:r>
      <w:r w:rsidRPr="00D30CFA">
        <w:rPr>
          <w:u w:val="single"/>
        </w:rPr>
        <w:tab/>
      </w:r>
    </w:p>
    <w:p w:rsidR="00FF2035" w:rsidRPr="00D30CFA" w:rsidRDefault="00FF2035" w:rsidP="00FF2035">
      <w:pPr>
        <w:jc w:val="both"/>
      </w:pPr>
    </w:p>
    <w:p w:rsidR="001F1FF0" w:rsidRDefault="001F1FF0" w:rsidP="001F1FF0">
      <w:pPr>
        <w:jc w:val="both"/>
        <w:rPr>
          <w:b/>
          <w:sz w:val="22"/>
          <w:u w:val="single"/>
        </w:rPr>
      </w:pPr>
    </w:p>
    <w:p w:rsidR="003B3E16" w:rsidRDefault="003B3E16" w:rsidP="001F1FF0">
      <w:pPr>
        <w:jc w:val="both"/>
        <w:rPr>
          <w:b/>
          <w:sz w:val="22"/>
          <w:u w:val="single"/>
        </w:rPr>
      </w:pPr>
    </w:p>
    <w:p w:rsidR="00B2590E" w:rsidRDefault="00B2590E" w:rsidP="001F1FF0">
      <w:pPr>
        <w:jc w:val="both"/>
        <w:rPr>
          <w:b/>
          <w:sz w:val="22"/>
          <w:u w:val="single"/>
        </w:rPr>
      </w:pPr>
    </w:p>
    <w:p w:rsidR="00B2590E" w:rsidRDefault="00B2590E" w:rsidP="001F1FF0">
      <w:pPr>
        <w:jc w:val="both"/>
        <w:rPr>
          <w:b/>
          <w:sz w:val="22"/>
          <w:u w:val="single"/>
        </w:rPr>
      </w:pPr>
    </w:p>
    <w:p w:rsidR="003B3E16" w:rsidRDefault="003B3E16" w:rsidP="001F1FF0">
      <w:pPr>
        <w:jc w:val="both"/>
        <w:rPr>
          <w:b/>
          <w:sz w:val="22"/>
          <w:u w:val="single"/>
        </w:rPr>
      </w:pPr>
    </w:p>
    <w:p w:rsidR="003B3E16" w:rsidRDefault="003B3E16" w:rsidP="001F1FF0">
      <w:pPr>
        <w:jc w:val="both"/>
        <w:rPr>
          <w:b/>
          <w:sz w:val="22"/>
          <w:u w:val="single"/>
        </w:rPr>
      </w:pPr>
    </w:p>
    <w:p w:rsidR="00FF2035" w:rsidRPr="00C166D9" w:rsidRDefault="00FF2035" w:rsidP="00FF2035">
      <w:pPr>
        <w:jc w:val="both"/>
        <w:rPr>
          <w:i/>
          <w:sz w:val="22"/>
        </w:rPr>
      </w:pPr>
      <w:r w:rsidRPr="00C166D9">
        <w:rPr>
          <w:i/>
          <w:sz w:val="22"/>
        </w:rPr>
        <w:t xml:space="preserve">La presente dichiarazione firmata (non fotocopie della firma) </w:t>
      </w:r>
      <w:r w:rsidRPr="00C166D9">
        <w:rPr>
          <w:i/>
          <w:sz w:val="22"/>
          <w:u w:val="single"/>
        </w:rPr>
        <w:t>dovrà essere consegnata</w:t>
      </w:r>
      <w:r w:rsidRPr="00C166D9">
        <w:rPr>
          <w:i/>
          <w:sz w:val="22"/>
        </w:rPr>
        <w:t xml:space="preserve"> alla segreteria della Gara Nazionale delle Olimpiadi di Fisica presso l’Hotel International di Senigallia all’atto dell’iscrizione alla Gara Nazionale di Fisica il giorno </w:t>
      </w:r>
      <w:r w:rsidR="00016F98">
        <w:rPr>
          <w:i/>
          <w:sz w:val="22"/>
        </w:rPr>
        <w:t>13</w:t>
      </w:r>
      <w:r w:rsidRPr="00C166D9">
        <w:rPr>
          <w:i/>
          <w:sz w:val="22"/>
        </w:rPr>
        <w:t xml:space="preserve"> aprile 201</w:t>
      </w:r>
      <w:r w:rsidR="00016F98">
        <w:rPr>
          <w:i/>
          <w:sz w:val="22"/>
        </w:rPr>
        <w:t>6</w:t>
      </w:r>
      <w:r w:rsidR="00C166D9" w:rsidRPr="00C166D9">
        <w:rPr>
          <w:i/>
          <w:sz w:val="22"/>
        </w:rPr>
        <w:t>.</w:t>
      </w:r>
      <w:r w:rsidRPr="00C166D9">
        <w:rPr>
          <w:i/>
          <w:sz w:val="22"/>
        </w:rPr>
        <w:t xml:space="preserve"> </w:t>
      </w:r>
    </w:p>
    <w:sectPr w:rsidR="00FF2035" w:rsidRPr="00C166D9" w:rsidSect="00A056EB">
      <w:headerReference w:type="default" r:id="rId8"/>
      <w:footerReference w:type="default" r:id="rId9"/>
      <w:pgSz w:w="11906" w:h="16838" w:code="9"/>
      <w:pgMar w:top="1985" w:right="1134" w:bottom="1418" w:left="1134" w:header="851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6BE" w:rsidRDefault="003E76BE">
      <w:r>
        <w:separator/>
      </w:r>
    </w:p>
  </w:endnote>
  <w:endnote w:type="continuationSeparator" w:id="0">
    <w:p w:rsidR="003E76BE" w:rsidRDefault="003E7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205" w:rsidRDefault="00040205" w:rsidP="00593E2D">
    <w:pPr>
      <w:pStyle w:val="Pidipagina"/>
      <w:rPr>
        <w:rFonts w:ascii="Tahoma" w:hAnsi="Tahoma" w:cs="Tahoma"/>
        <w:sz w:val="16"/>
        <w:szCs w:val="16"/>
      </w:rPr>
    </w:pPr>
  </w:p>
  <w:p w:rsidR="00375D7E" w:rsidRDefault="00375D7E">
    <w:pPr>
      <w:pStyle w:val="Pidipagin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6BE" w:rsidRDefault="003E76BE">
      <w:r>
        <w:separator/>
      </w:r>
    </w:p>
  </w:footnote>
  <w:footnote w:type="continuationSeparator" w:id="0">
    <w:p w:rsidR="003E76BE" w:rsidRDefault="003E7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D7E" w:rsidRDefault="00ED1577">
    <w:pPr>
      <w:pStyle w:val="Intestazione"/>
    </w:pPr>
    <w:r>
      <w:rPr>
        <w:noProof/>
      </w:rPr>
      <w:pict>
        <v:line id="_x0000_s2068" style="position:absolute;flip:y;z-index:251658240" from="-55.75pt,249.35pt" to="-46.05pt,249.35pt" strokecolor="silver" strokeweight=".25pt">
          <w10:wrap type="squar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defaultTabStop w:val="708"/>
  <w:hyphenationZone w:val="283"/>
  <w:noPunctuationKerning/>
  <w:characterSpacingControl w:val="doNotCompress"/>
  <w:hdrShapeDefaults>
    <o:shapedefaults v:ext="edit" spidmax="276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939D3"/>
    <w:rsid w:val="000148DC"/>
    <w:rsid w:val="00016F98"/>
    <w:rsid w:val="00040205"/>
    <w:rsid w:val="00087FF8"/>
    <w:rsid w:val="000C101B"/>
    <w:rsid w:val="00125BDC"/>
    <w:rsid w:val="001528B5"/>
    <w:rsid w:val="001F1FF0"/>
    <w:rsid w:val="002334DE"/>
    <w:rsid w:val="00255D65"/>
    <w:rsid w:val="002E36AF"/>
    <w:rsid w:val="00320590"/>
    <w:rsid w:val="00331D02"/>
    <w:rsid w:val="00343975"/>
    <w:rsid w:val="00375D7E"/>
    <w:rsid w:val="003B3E16"/>
    <w:rsid w:val="003E27A4"/>
    <w:rsid w:val="003E76BE"/>
    <w:rsid w:val="00456C48"/>
    <w:rsid w:val="004716B7"/>
    <w:rsid w:val="004E2261"/>
    <w:rsid w:val="004E26BA"/>
    <w:rsid w:val="00593E2D"/>
    <w:rsid w:val="005E4231"/>
    <w:rsid w:val="00612227"/>
    <w:rsid w:val="00626A72"/>
    <w:rsid w:val="00641314"/>
    <w:rsid w:val="00664E2C"/>
    <w:rsid w:val="006939D3"/>
    <w:rsid w:val="006A4F1A"/>
    <w:rsid w:val="006C0664"/>
    <w:rsid w:val="007529BB"/>
    <w:rsid w:val="007B15FF"/>
    <w:rsid w:val="00804D02"/>
    <w:rsid w:val="0083118E"/>
    <w:rsid w:val="008749C5"/>
    <w:rsid w:val="009314C1"/>
    <w:rsid w:val="00952D2D"/>
    <w:rsid w:val="00980F92"/>
    <w:rsid w:val="009F6F65"/>
    <w:rsid w:val="00A056EB"/>
    <w:rsid w:val="00A72BC2"/>
    <w:rsid w:val="00A808BB"/>
    <w:rsid w:val="00A8129F"/>
    <w:rsid w:val="00A91A58"/>
    <w:rsid w:val="00A934D0"/>
    <w:rsid w:val="00AA17F8"/>
    <w:rsid w:val="00AD66B0"/>
    <w:rsid w:val="00AF6725"/>
    <w:rsid w:val="00B2590E"/>
    <w:rsid w:val="00B5595E"/>
    <w:rsid w:val="00B76568"/>
    <w:rsid w:val="00B971EB"/>
    <w:rsid w:val="00BC248B"/>
    <w:rsid w:val="00BF27F7"/>
    <w:rsid w:val="00C166D9"/>
    <w:rsid w:val="00C332B5"/>
    <w:rsid w:val="00C71AED"/>
    <w:rsid w:val="00D158D9"/>
    <w:rsid w:val="00D30CFA"/>
    <w:rsid w:val="00D76AA7"/>
    <w:rsid w:val="00D917E1"/>
    <w:rsid w:val="00DA577A"/>
    <w:rsid w:val="00DE04FC"/>
    <w:rsid w:val="00EA3716"/>
    <w:rsid w:val="00EC6CF3"/>
    <w:rsid w:val="00ED1577"/>
    <w:rsid w:val="00F2037D"/>
    <w:rsid w:val="00F47613"/>
    <w:rsid w:val="00F5015E"/>
    <w:rsid w:val="00F676AE"/>
    <w:rsid w:val="00F95966"/>
    <w:rsid w:val="00FC7C60"/>
    <w:rsid w:val="00FF2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917E1"/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FF2035"/>
    <w:pPr>
      <w:keepNext/>
      <w:numPr>
        <w:ilvl w:val="1"/>
        <w:numId w:val="1"/>
      </w:numPr>
      <w:suppressAutoHyphens/>
      <w:overflowPunct w:val="0"/>
      <w:autoSpaceDE w:val="0"/>
      <w:jc w:val="center"/>
      <w:textAlignment w:val="baseline"/>
      <w:outlineLvl w:val="1"/>
    </w:pPr>
    <w:rPr>
      <w:i/>
      <w:sz w:val="22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D917E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D917E1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D917E1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6F6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6F65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FF2035"/>
    <w:rPr>
      <w:i/>
      <w:sz w:val="22"/>
      <w:lang w:eastAsia="ar-SA"/>
    </w:rPr>
  </w:style>
  <w:style w:type="paragraph" w:styleId="Corpodeltesto">
    <w:name w:val="Body Text"/>
    <w:basedOn w:val="Normale"/>
    <w:link w:val="CorpodeltestoCarattere"/>
    <w:rsid w:val="00FF2035"/>
    <w:pPr>
      <w:suppressAutoHyphens/>
      <w:overflowPunct w:val="0"/>
      <w:autoSpaceDE w:val="0"/>
      <w:spacing w:before="120"/>
      <w:jc w:val="both"/>
      <w:textAlignment w:val="baseline"/>
    </w:pPr>
    <w:rPr>
      <w:i/>
      <w:szCs w:val="20"/>
      <w:lang w:eastAsia="ar-SA"/>
    </w:rPr>
  </w:style>
  <w:style w:type="character" w:customStyle="1" w:styleId="CorpodeltestoCarattere">
    <w:name w:val="Corpo del testo Carattere"/>
    <w:basedOn w:val="Carpredefinitoparagrafo"/>
    <w:link w:val="Corpodeltesto"/>
    <w:rsid w:val="00FF2035"/>
    <w:rPr>
      <w:i/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tonio\AppData\Local\Temp\Temp1_carta%20intestata.zip\AIF%20(nuovo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3F1435-5061-41E6-850F-D03380828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AIF (nuovo)</Template>
  <TotalTime>9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Bergamo, 14 novembre 2005</vt:lpstr>
    </vt:vector>
  </TitlesOfParts>
  <Company>&lt;casa&gt;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DLC</dc:creator>
  <cp:lastModifiedBy>Dennis</cp:lastModifiedBy>
  <cp:revision>9</cp:revision>
  <cp:lastPrinted>2006-01-24T19:54:00Z</cp:lastPrinted>
  <dcterms:created xsi:type="dcterms:W3CDTF">2016-03-03T21:10:00Z</dcterms:created>
  <dcterms:modified xsi:type="dcterms:W3CDTF">2016-03-03T21:19:00Z</dcterms:modified>
</cp:coreProperties>
</file>